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14FCD" w14:textId="77777777" w:rsidR="00F76B51" w:rsidRDefault="00F76B51" w:rsidP="00862870">
      <w:pPr>
        <w:pStyle w:val="Unittitle"/>
      </w:pPr>
      <w:r>
        <w:t xml:space="preserve">3. Construction design principles </w:t>
      </w:r>
    </w:p>
    <w:p w14:paraId="247F1F40" w14:textId="77777777" w:rsidR="00F76B51" w:rsidRPr="00005352" w:rsidRDefault="00F76B51" w:rsidP="00775154">
      <w:pPr>
        <w:pStyle w:val="Heading1"/>
        <w:rPr>
          <w:color w:val="FC4421"/>
        </w:rPr>
      </w:pPr>
      <w:r w:rsidRPr="00005352">
        <w:rPr>
          <w:color w:val="FC4421"/>
        </w:rPr>
        <w:t>Worksheet 7: Benefits of good design – construction methods (learner)</w:t>
      </w:r>
    </w:p>
    <w:p w14:paraId="3BDEA16F" w14:textId="77777777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Complete the following acronym:</w:t>
      </w:r>
    </w:p>
    <w:p w14:paraId="66E3F3BB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20A2B58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>E</w:t>
      </w:r>
    </w:p>
    <w:p w14:paraId="6B2DA3B6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</w:p>
    <w:p w14:paraId="50EE67AA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>R</w:t>
      </w:r>
    </w:p>
    <w:p w14:paraId="650BC9FC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</w:p>
    <w:p w14:paraId="1050B199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>I</w:t>
      </w:r>
    </w:p>
    <w:p w14:paraId="02BA0763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</w:p>
    <w:p w14:paraId="35BA1B69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 xml:space="preserve">C </w:t>
      </w:r>
    </w:p>
    <w:p w14:paraId="3FBA58B3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69"/>
        <w:rPr>
          <w:szCs w:val="22"/>
        </w:rPr>
      </w:pPr>
    </w:p>
    <w:p w14:paraId="6AE9956E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rPr>
          <w:szCs w:val="22"/>
        </w:rPr>
      </w:pPr>
    </w:p>
    <w:p w14:paraId="1E1684F7" w14:textId="77777777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Briefly describe what a hazard is.</w:t>
      </w:r>
    </w:p>
    <w:p w14:paraId="60F7AFB3" w14:textId="77777777" w:rsidR="00F76B51" w:rsidRPr="00744632" w:rsidRDefault="00F76B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91C5A2B" w14:textId="77777777" w:rsidR="00F76B51" w:rsidRPr="00744632" w:rsidRDefault="00F76B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FBBEBED" w14:textId="77777777" w:rsidR="00F76B51" w:rsidRPr="00744632" w:rsidRDefault="00F76B5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756C7CE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773BE21B" w14:textId="77777777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  <w:lang w:val="en-US"/>
        </w:rPr>
      </w:pPr>
      <w:r w:rsidRPr="00744632">
        <w:rPr>
          <w:szCs w:val="22"/>
          <w:lang w:val="en-US"/>
        </w:rPr>
        <w:t>Give two examples of a hazard.</w:t>
      </w:r>
    </w:p>
    <w:p w14:paraId="4F5E0F75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683D9D6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B48DAE1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501D868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2D7F290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1813D8E" w14:textId="671D8201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Briefly describe what a risk is.</w:t>
      </w:r>
    </w:p>
    <w:p w14:paraId="56232FC0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color w:val="FF0000"/>
          <w:szCs w:val="22"/>
        </w:rPr>
      </w:pPr>
    </w:p>
    <w:p w14:paraId="1EEBB750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53E43FD8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76721BC1" w14:textId="77777777" w:rsidR="00F76B51" w:rsidRPr="00744632" w:rsidRDefault="00F76B51" w:rsidP="00862870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29FB699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142CCC40" w14:textId="608F265F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 xml:space="preserve">Give two examples of a risk. </w:t>
      </w:r>
    </w:p>
    <w:p w14:paraId="15A45D5D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5D9E6F68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2224D295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79AF63E2" w14:textId="77777777" w:rsidR="00F76B51" w:rsidRPr="00744632" w:rsidRDefault="00F76B51" w:rsidP="00862870">
      <w:pPr>
        <w:pStyle w:val="Normalnumberedlist"/>
        <w:numPr>
          <w:ilvl w:val="0"/>
          <w:numId w:val="0"/>
        </w:numPr>
        <w:rPr>
          <w:szCs w:val="22"/>
        </w:rPr>
      </w:pPr>
    </w:p>
    <w:p w14:paraId="5897D96C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547CFC0B" w14:textId="684ADE32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Briefly describe what a method statement is used for.</w:t>
      </w:r>
    </w:p>
    <w:p w14:paraId="59DE1CD8" w14:textId="77777777" w:rsidR="00F76B51" w:rsidRPr="00744632" w:rsidRDefault="00F76B51" w:rsidP="00B519EA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3905650F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F02BB15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6CFC4CF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BBE0B2C" w14:textId="77777777" w:rsidR="00F76B51" w:rsidRPr="00744632" w:rsidRDefault="00F76B51">
      <w:pPr>
        <w:pStyle w:val="Normalnumberedlist"/>
        <w:numPr>
          <w:ilvl w:val="0"/>
          <w:numId w:val="0"/>
        </w:numPr>
        <w:rPr>
          <w:szCs w:val="22"/>
        </w:rPr>
      </w:pPr>
    </w:p>
    <w:p w14:paraId="34BF65E3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DB47335" w14:textId="1C8D27B4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</w:rPr>
        <w:t>By what other name is a method statement also known?</w:t>
      </w:r>
    </w:p>
    <w:p w14:paraId="738F6A50" w14:textId="1BE3F73D" w:rsidR="00474F67" w:rsidRPr="00744632" w:rsidRDefault="00474F67" w:rsidP="00F76B51">
      <w:pPr>
        <w:pStyle w:val="Answer"/>
        <w:tabs>
          <w:tab w:val="left" w:pos="2400"/>
        </w:tabs>
        <w:ind w:left="0"/>
      </w:pPr>
    </w:p>
    <w:p w14:paraId="5FEE7FA3" w14:textId="77777777" w:rsidR="006E1028" w:rsidRDefault="006E1028" w:rsidP="006E1028">
      <w:pPr>
        <w:pStyle w:val="Answer"/>
      </w:pPr>
    </w:p>
    <w:sectPr w:rsidR="006E1028" w:rsidSect="00653BD3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5057F" w14:textId="77777777" w:rsidR="00F76B51" w:rsidRDefault="00F76B51">
      <w:pPr>
        <w:spacing w:before="0" w:after="0"/>
      </w:pPr>
      <w:r>
        <w:separator/>
      </w:r>
    </w:p>
  </w:endnote>
  <w:endnote w:type="continuationSeparator" w:id="0">
    <w:p w14:paraId="4F17DA79" w14:textId="77777777" w:rsidR="00F76B51" w:rsidRDefault="00F76B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EE9DF" w14:textId="77777777" w:rsidR="00653BD3" w:rsidRPr="00F03E33" w:rsidRDefault="00653BD3" w:rsidP="00653BD3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FEE5CD" wp14:editId="5AC2E8D9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F78F05D" id="Group 4" o:spid="_x0000_s1026" style="position:absolute;margin-left:-63.15pt;margin-top:-21.25pt;width:600.95pt;height:47.4pt;z-index:251659264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1E7818DF" w14:textId="1C2B0300" w:rsidR="00110217" w:rsidRPr="00653BD3" w:rsidRDefault="00110217" w:rsidP="00653BD3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384BA" w14:textId="77777777" w:rsidR="00F76B51" w:rsidRDefault="00F76B51">
      <w:pPr>
        <w:spacing w:before="0" w:after="0"/>
      </w:pPr>
      <w:r>
        <w:separator/>
      </w:r>
    </w:p>
  </w:footnote>
  <w:footnote w:type="continuationSeparator" w:id="0">
    <w:p w14:paraId="2ECC68F2" w14:textId="77777777" w:rsidR="00F76B51" w:rsidRDefault="00F76B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6263E" w14:textId="77777777" w:rsidR="00005352" w:rsidRPr="009C6DF4" w:rsidRDefault="00005352" w:rsidP="0000535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F7314AF" wp14:editId="7CED84D1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99306" w14:textId="77777777" w:rsidR="00005352" w:rsidRPr="00631B61" w:rsidRDefault="00005352" w:rsidP="0000535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6D9A33E7" w14:textId="77777777" w:rsidR="00005352" w:rsidRPr="00631B61" w:rsidRDefault="00005352" w:rsidP="0000535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4AF" id="Group 1" o:spid="_x0000_s1026" style="position:absolute;margin-left:-59.55pt;margin-top:-18.15pt;width:595.3pt;height:68.15pt;z-index:251661312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3C499306" w14:textId="77777777" w:rsidR="00005352" w:rsidRPr="00631B61" w:rsidRDefault="00005352" w:rsidP="0000535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6D9A33E7" w14:textId="77777777" w:rsidR="00005352" w:rsidRPr="00631B61" w:rsidRDefault="00005352" w:rsidP="0000535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FB60624" w14:textId="77777777" w:rsidR="00005352" w:rsidRPr="008B4906" w:rsidRDefault="00005352" w:rsidP="00005352">
    <w:pPr>
      <w:pStyle w:val="Header"/>
    </w:pPr>
  </w:p>
  <w:p w14:paraId="05168952" w14:textId="77777777" w:rsidR="00005352" w:rsidRPr="006C3952" w:rsidRDefault="00005352" w:rsidP="00005352">
    <w:pPr>
      <w:pStyle w:val="Header"/>
    </w:pPr>
  </w:p>
  <w:p w14:paraId="4C9EB42E" w14:textId="77777777" w:rsidR="00005352" w:rsidRPr="001509F1" w:rsidRDefault="00005352" w:rsidP="00005352">
    <w:pPr>
      <w:pStyle w:val="Header"/>
    </w:pPr>
  </w:p>
  <w:p w14:paraId="545D71B8" w14:textId="764FAC8F" w:rsidR="00110217" w:rsidRPr="00653BD3" w:rsidRDefault="00110217" w:rsidP="00653B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64B48"/>
    <w:multiLevelType w:val="hybridMultilevel"/>
    <w:tmpl w:val="57E67CDE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CE5555"/>
    <w:multiLevelType w:val="hybridMultilevel"/>
    <w:tmpl w:val="0184680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773851">
    <w:abstractNumId w:val="5"/>
  </w:num>
  <w:num w:numId="2" w16cid:durableId="1130248567">
    <w:abstractNumId w:val="15"/>
  </w:num>
  <w:num w:numId="3" w16cid:durableId="340006460">
    <w:abstractNumId w:val="23"/>
  </w:num>
  <w:num w:numId="4" w16cid:durableId="1608851923">
    <w:abstractNumId w:val="17"/>
  </w:num>
  <w:num w:numId="5" w16cid:durableId="1904678649">
    <w:abstractNumId w:val="8"/>
  </w:num>
  <w:num w:numId="6" w16cid:durableId="1797480752">
    <w:abstractNumId w:val="16"/>
  </w:num>
  <w:num w:numId="7" w16cid:durableId="1974360379">
    <w:abstractNumId w:val="8"/>
  </w:num>
  <w:num w:numId="8" w16cid:durableId="960501313">
    <w:abstractNumId w:val="1"/>
  </w:num>
  <w:num w:numId="9" w16cid:durableId="1036126876">
    <w:abstractNumId w:val="8"/>
    <w:lvlOverride w:ilvl="0">
      <w:startOverride w:val="1"/>
    </w:lvlOverride>
  </w:num>
  <w:num w:numId="10" w16cid:durableId="465319772">
    <w:abstractNumId w:val="18"/>
  </w:num>
  <w:num w:numId="11" w16cid:durableId="1949045668">
    <w:abstractNumId w:val="14"/>
  </w:num>
  <w:num w:numId="12" w16cid:durableId="1923029946">
    <w:abstractNumId w:val="6"/>
  </w:num>
  <w:num w:numId="13" w16cid:durableId="38895425">
    <w:abstractNumId w:val="13"/>
  </w:num>
  <w:num w:numId="14" w16cid:durableId="836306681">
    <w:abstractNumId w:val="20"/>
  </w:num>
  <w:num w:numId="15" w16cid:durableId="140849682">
    <w:abstractNumId w:val="11"/>
  </w:num>
  <w:num w:numId="16" w16cid:durableId="1758600248">
    <w:abstractNumId w:val="7"/>
  </w:num>
  <w:num w:numId="17" w16cid:durableId="887449540">
    <w:abstractNumId w:val="25"/>
  </w:num>
  <w:num w:numId="18" w16cid:durableId="1462043043">
    <w:abstractNumId w:val="26"/>
  </w:num>
  <w:num w:numId="19" w16cid:durableId="536431579">
    <w:abstractNumId w:val="3"/>
  </w:num>
  <w:num w:numId="20" w16cid:durableId="142547678">
    <w:abstractNumId w:val="2"/>
  </w:num>
  <w:num w:numId="21" w16cid:durableId="645284271">
    <w:abstractNumId w:val="9"/>
  </w:num>
  <w:num w:numId="22" w16cid:durableId="982006318">
    <w:abstractNumId w:val="9"/>
    <w:lvlOverride w:ilvl="0">
      <w:startOverride w:val="1"/>
    </w:lvlOverride>
  </w:num>
  <w:num w:numId="23" w16cid:durableId="1986855690">
    <w:abstractNumId w:val="24"/>
  </w:num>
  <w:num w:numId="24" w16cid:durableId="1095437329">
    <w:abstractNumId w:val="9"/>
    <w:lvlOverride w:ilvl="0">
      <w:startOverride w:val="1"/>
    </w:lvlOverride>
  </w:num>
  <w:num w:numId="25" w16cid:durableId="1381443099">
    <w:abstractNumId w:val="9"/>
    <w:lvlOverride w:ilvl="0">
      <w:startOverride w:val="1"/>
    </w:lvlOverride>
  </w:num>
  <w:num w:numId="26" w16cid:durableId="1540513281">
    <w:abstractNumId w:val="10"/>
  </w:num>
  <w:num w:numId="27" w16cid:durableId="699209780">
    <w:abstractNumId w:val="21"/>
  </w:num>
  <w:num w:numId="28" w16cid:durableId="1396314838">
    <w:abstractNumId w:val="9"/>
    <w:lvlOverride w:ilvl="0">
      <w:startOverride w:val="1"/>
    </w:lvlOverride>
  </w:num>
  <w:num w:numId="29" w16cid:durableId="340282284">
    <w:abstractNumId w:val="22"/>
  </w:num>
  <w:num w:numId="30" w16cid:durableId="922224430">
    <w:abstractNumId w:val="9"/>
  </w:num>
  <w:num w:numId="31" w16cid:durableId="1417438455">
    <w:abstractNumId w:val="9"/>
    <w:lvlOverride w:ilvl="0">
      <w:startOverride w:val="1"/>
    </w:lvlOverride>
  </w:num>
  <w:num w:numId="32" w16cid:durableId="1503081951">
    <w:abstractNumId w:val="9"/>
    <w:lvlOverride w:ilvl="0">
      <w:startOverride w:val="1"/>
    </w:lvlOverride>
  </w:num>
  <w:num w:numId="33" w16cid:durableId="608700946">
    <w:abstractNumId w:val="0"/>
  </w:num>
  <w:num w:numId="34" w16cid:durableId="1633292843">
    <w:abstractNumId w:val="12"/>
  </w:num>
  <w:num w:numId="35" w16cid:durableId="231241176">
    <w:abstractNumId w:val="4"/>
  </w:num>
  <w:num w:numId="36" w16cid:durableId="127239337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B51"/>
    <w:rsid w:val="00002DC1"/>
    <w:rsid w:val="000033BD"/>
    <w:rsid w:val="00005352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2F5007"/>
    <w:rsid w:val="003405EA"/>
    <w:rsid w:val="003916EC"/>
    <w:rsid w:val="003F7F14"/>
    <w:rsid w:val="00404B31"/>
    <w:rsid w:val="00474F67"/>
    <w:rsid w:val="0048500D"/>
    <w:rsid w:val="00524E1B"/>
    <w:rsid w:val="005E247F"/>
    <w:rsid w:val="006124C0"/>
    <w:rsid w:val="006135C0"/>
    <w:rsid w:val="00653BD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4632"/>
    <w:rsid w:val="00797FA7"/>
    <w:rsid w:val="008C1F1C"/>
    <w:rsid w:val="008D47A6"/>
    <w:rsid w:val="009975A0"/>
    <w:rsid w:val="009C5C6E"/>
    <w:rsid w:val="00A2454C"/>
    <w:rsid w:val="00AE245C"/>
    <w:rsid w:val="00AE5471"/>
    <w:rsid w:val="00B054EC"/>
    <w:rsid w:val="00B42A51"/>
    <w:rsid w:val="00B634AC"/>
    <w:rsid w:val="00BE2C21"/>
    <w:rsid w:val="00BF6590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76B51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7EE3574"/>
  <w15:docId w15:val="{A86AE8EA-6B49-4ED8-8397-46569866D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489529-E12E-44D1-B53E-30D77E7B8C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A732D7-0905-4172-A7AF-E1D687DEC4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644BAE-0135-453E-8114-18EE27676B0B}">
  <ds:schemaRefs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7c04300a-231c-4281-9146-a98f6f4a7a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6</cp:revision>
  <cp:lastPrinted>2013-05-15T12:05:00Z</cp:lastPrinted>
  <dcterms:created xsi:type="dcterms:W3CDTF">2021-09-21T13:50:00Z</dcterms:created>
  <dcterms:modified xsi:type="dcterms:W3CDTF">2025-06-16T13:18:00Z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2025-05-30T11:37:38Z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9ff32f8c-65b4-4398-848e-020bedde59b5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